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2A0" w:rsidRPr="00A9725F" w:rsidRDefault="00FB12A0" w:rsidP="00651265">
      <w:pPr>
        <w:spacing w:line="276" w:lineRule="auto"/>
        <w:jc w:val="center"/>
        <w:rPr>
          <w:sz w:val="28"/>
          <w:szCs w:val="28"/>
        </w:rPr>
      </w:pPr>
      <w:r w:rsidRPr="000C7DB4">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ZO-ZZ-KRPK" style="width:36.75pt;height:57.75pt;visibility:visible">
            <v:imagedata r:id="rId5" o:title=""/>
          </v:shape>
        </w:pict>
      </w:r>
    </w:p>
    <w:p w:rsidR="00FB12A0" w:rsidRPr="0024333B" w:rsidRDefault="00FB12A0" w:rsidP="00651265">
      <w:pPr>
        <w:spacing w:line="276" w:lineRule="auto"/>
        <w:jc w:val="center"/>
        <w:rPr>
          <w:sz w:val="26"/>
          <w:szCs w:val="26"/>
        </w:rPr>
      </w:pPr>
    </w:p>
    <w:p w:rsidR="00FB12A0" w:rsidRPr="0024333B" w:rsidRDefault="00FB12A0" w:rsidP="00432751">
      <w:pPr>
        <w:spacing w:line="360" w:lineRule="auto"/>
        <w:jc w:val="center"/>
        <w:outlineLvl w:val="0"/>
        <w:rPr>
          <w:b/>
          <w:bCs/>
          <w:sz w:val="26"/>
          <w:szCs w:val="26"/>
        </w:rPr>
      </w:pPr>
      <w:r w:rsidRPr="0024333B">
        <w:rPr>
          <w:b/>
          <w:bCs/>
          <w:sz w:val="26"/>
          <w:szCs w:val="26"/>
        </w:rPr>
        <w:t>СВЕРДЛОВСКАЯ  ОБЛАСТЬ</w:t>
      </w:r>
    </w:p>
    <w:p w:rsidR="00FB12A0" w:rsidRPr="0024333B" w:rsidRDefault="00FB12A0" w:rsidP="00432751">
      <w:pPr>
        <w:jc w:val="center"/>
        <w:rPr>
          <w:b/>
          <w:bCs/>
          <w:sz w:val="26"/>
          <w:szCs w:val="26"/>
        </w:rPr>
      </w:pPr>
      <w:r w:rsidRPr="0024333B">
        <w:rPr>
          <w:b/>
          <w:bCs/>
          <w:sz w:val="26"/>
          <w:szCs w:val="26"/>
        </w:rPr>
        <w:t>ДУМА  ГОРОДСКОГО  ОКРУГА  КАРПИНСК</w:t>
      </w:r>
    </w:p>
    <w:p w:rsidR="00FB12A0" w:rsidRPr="0024333B" w:rsidRDefault="00FB12A0" w:rsidP="00432751">
      <w:pPr>
        <w:jc w:val="center"/>
        <w:rPr>
          <w:b/>
          <w:bCs/>
          <w:sz w:val="26"/>
          <w:szCs w:val="26"/>
        </w:rPr>
      </w:pPr>
      <w:r w:rsidRPr="0024333B">
        <w:rPr>
          <w:b/>
          <w:bCs/>
          <w:sz w:val="26"/>
          <w:szCs w:val="26"/>
        </w:rPr>
        <w:t>СЕДЬМОГО  СОЗЫВА</w:t>
      </w:r>
    </w:p>
    <w:p w:rsidR="00FB12A0" w:rsidRPr="0024333B" w:rsidRDefault="00FB12A0" w:rsidP="00432751">
      <w:pPr>
        <w:spacing w:line="360" w:lineRule="auto"/>
        <w:jc w:val="center"/>
        <w:rPr>
          <w:b/>
          <w:bCs/>
          <w:sz w:val="26"/>
          <w:szCs w:val="26"/>
        </w:rPr>
      </w:pPr>
      <w:r w:rsidRPr="0024333B">
        <w:rPr>
          <w:b/>
          <w:bCs/>
          <w:sz w:val="26"/>
          <w:szCs w:val="26"/>
        </w:rPr>
        <w:t>____________________________________________</w:t>
      </w:r>
    </w:p>
    <w:p w:rsidR="00FB12A0" w:rsidRPr="0024333B" w:rsidRDefault="00FB12A0" w:rsidP="00432751">
      <w:pPr>
        <w:jc w:val="center"/>
        <w:outlineLvl w:val="0"/>
        <w:rPr>
          <w:b/>
          <w:bCs/>
          <w:sz w:val="26"/>
          <w:szCs w:val="26"/>
        </w:rPr>
      </w:pPr>
      <w:r w:rsidRPr="0024333B">
        <w:rPr>
          <w:b/>
          <w:bCs/>
          <w:sz w:val="26"/>
          <w:szCs w:val="26"/>
        </w:rPr>
        <w:t>ТРИДЦАТЬ ВТОРОЕ ЗАСЕДАНИЕ</w:t>
      </w:r>
    </w:p>
    <w:p w:rsidR="00FB12A0" w:rsidRPr="0024333B" w:rsidRDefault="00FB12A0" w:rsidP="00432751">
      <w:pPr>
        <w:jc w:val="center"/>
        <w:rPr>
          <w:sz w:val="26"/>
          <w:szCs w:val="26"/>
        </w:rPr>
      </w:pPr>
    </w:p>
    <w:p w:rsidR="00FB12A0" w:rsidRPr="0024333B" w:rsidRDefault="00FB12A0" w:rsidP="00432751">
      <w:pPr>
        <w:jc w:val="center"/>
        <w:rPr>
          <w:b/>
          <w:bCs/>
          <w:sz w:val="26"/>
          <w:szCs w:val="26"/>
        </w:rPr>
      </w:pPr>
      <w:r w:rsidRPr="0024333B">
        <w:rPr>
          <w:b/>
          <w:bCs/>
          <w:sz w:val="26"/>
          <w:szCs w:val="26"/>
        </w:rPr>
        <w:t>Р Е Ш Е Н И Е  № 32/9</w:t>
      </w:r>
    </w:p>
    <w:p w:rsidR="00FB12A0" w:rsidRPr="0024333B" w:rsidRDefault="00FB12A0" w:rsidP="00432751">
      <w:pPr>
        <w:jc w:val="both"/>
        <w:rPr>
          <w:sz w:val="26"/>
          <w:szCs w:val="26"/>
        </w:rPr>
      </w:pPr>
    </w:p>
    <w:p w:rsidR="00FB12A0" w:rsidRPr="0024333B" w:rsidRDefault="00FB12A0" w:rsidP="00432751">
      <w:pPr>
        <w:jc w:val="both"/>
        <w:rPr>
          <w:sz w:val="26"/>
          <w:szCs w:val="26"/>
        </w:rPr>
      </w:pPr>
      <w:r w:rsidRPr="0024333B">
        <w:rPr>
          <w:sz w:val="26"/>
          <w:szCs w:val="26"/>
        </w:rPr>
        <w:t>от 29.11.2018 г.</w:t>
      </w:r>
    </w:p>
    <w:p w:rsidR="00FB12A0" w:rsidRPr="0024333B" w:rsidRDefault="00FB12A0" w:rsidP="00432751">
      <w:pPr>
        <w:jc w:val="both"/>
        <w:rPr>
          <w:sz w:val="26"/>
          <w:szCs w:val="26"/>
        </w:rPr>
      </w:pPr>
      <w:r w:rsidRPr="0024333B">
        <w:rPr>
          <w:sz w:val="26"/>
          <w:szCs w:val="26"/>
        </w:rPr>
        <w:t>ГО Карпинск</w:t>
      </w:r>
    </w:p>
    <w:p w:rsidR="00FB12A0" w:rsidRPr="0024333B" w:rsidRDefault="00FB12A0" w:rsidP="006E5A85">
      <w:pPr>
        <w:rPr>
          <w:sz w:val="26"/>
          <w:szCs w:val="26"/>
        </w:rPr>
      </w:pPr>
    </w:p>
    <w:p w:rsidR="00FB12A0" w:rsidRPr="0024333B" w:rsidRDefault="00FB12A0" w:rsidP="006E7C23">
      <w:pPr>
        <w:jc w:val="center"/>
        <w:outlineLvl w:val="0"/>
        <w:rPr>
          <w:b/>
          <w:bCs/>
          <w:sz w:val="26"/>
          <w:szCs w:val="26"/>
        </w:rPr>
      </w:pPr>
      <w:r w:rsidRPr="0024333B">
        <w:rPr>
          <w:b/>
          <w:bCs/>
          <w:sz w:val="26"/>
          <w:szCs w:val="26"/>
        </w:rPr>
        <w:t xml:space="preserve">О награждении Почетной грамотой и Благодарственным письмом </w:t>
      </w:r>
    </w:p>
    <w:p w:rsidR="00FB12A0" w:rsidRPr="0024333B" w:rsidRDefault="00FB12A0" w:rsidP="006E7C23">
      <w:pPr>
        <w:jc w:val="center"/>
        <w:outlineLvl w:val="0"/>
        <w:rPr>
          <w:b/>
          <w:bCs/>
          <w:sz w:val="26"/>
          <w:szCs w:val="26"/>
        </w:rPr>
      </w:pPr>
      <w:r w:rsidRPr="0024333B">
        <w:rPr>
          <w:b/>
          <w:bCs/>
          <w:sz w:val="26"/>
          <w:szCs w:val="26"/>
        </w:rPr>
        <w:t xml:space="preserve">Думы городского округа Карпинск </w:t>
      </w:r>
    </w:p>
    <w:p w:rsidR="00FB12A0" w:rsidRPr="0024333B" w:rsidRDefault="00FB12A0" w:rsidP="006E7C23">
      <w:pPr>
        <w:jc w:val="both"/>
        <w:rPr>
          <w:sz w:val="26"/>
          <w:szCs w:val="26"/>
        </w:rPr>
      </w:pPr>
    </w:p>
    <w:p w:rsidR="00FB12A0" w:rsidRPr="0024333B" w:rsidRDefault="00FB12A0" w:rsidP="006E7C23">
      <w:pPr>
        <w:adjustRightInd w:val="0"/>
        <w:ind w:firstLine="720"/>
        <w:jc w:val="both"/>
        <w:rPr>
          <w:sz w:val="26"/>
          <w:szCs w:val="26"/>
        </w:rPr>
      </w:pPr>
      <w:r w:rsidRPr="0024333B">
        <w:rPr>
          <w:sz w:val="26"/>
          <w:szCs w:val="26"/>
        </w:rPr>
        <w:t>Рассмотрев ходатайства Муниципального бюджетного учреждения дополнительного образования  «Карпинская детская школа искусств» о награждении Почетной грамотой и Благодарственным письмом Думы городского округа Карпинск,</w:t>
      </w:r>
    </w:p>
    <w:p w:rsidR="00FB12A0" w:rsidRPr="0024333B" w:rsidRDefault="00FB12A0" w:rsidP="006E7C23">
      <w:pPr>
        <w:adjustRightInd w:val="0"/>
        <w:ind w:firstLine="720"/>
        <w:jc w:val="both"/>
        <w:rPr>
          <w:sz w:val="26"/>
          <w:szCs w:val="26"/>
        </w:rPr>
      </w:pPr>
    </w:p>
    <w:p w:rsidR="00FB12A0" w:rsidRPr="0024333B" w:rsidRDefault="00FB12A0" w:rsidP="006E7C23">
      <w:pPr>
        <w:ind w:firstLine="720"/>
        <w:jc w:val="both"/>
        <w:outlineLvl w:val="0"/>
        <w:rPr>
          <w:sz w:val="26"/>
          <w:szCs w:val="26"/>
        </w:rPr>
      </w:pPr>
      <w:r w:rsidRPr="0024333B">
        <w:rPr>
          <w:sz w:val="26"/>
          <w:szCs w:val="26"/>
        </w:rPr>
        <w:t>ДУМА  ГОРОДСКОГО  ОКРУГА  КАРПИНСК</w:t>
      </w:r>
    </w:p>
    <w:p w:rsidR="00FB12A0" w:rsidRPr="0024333B" w:rsidRDefault="00FB12A0" w:rsidP="006E7C23">
      <w:pPr>
        <w:spacing w:after="160"/>
        <w:jc w:val="both"/>
        <w:outlineLvl w:val="0"/>
        <w:rPr>
          <w:sz w:val="26"/>
          <w:szCs w:val="26"/>
        </w:rPr>
      </w:pPr>
      <w:r w:rsidRPr="0024333B">
        <w:rPr>
          <w:sz w:val="26"/>
          <w:szCs w:val="26"/>
        </w:rPr>
        <w:t>РЕШИЛА:</w:t>
      </w:r>
    </w:p>
    <w:p w:rsidR="00FB12A0" w:rsidRPr="0024333B" w:rsidRDefault="00FB12A0" w:rsidP="006E7C23">
      <w:pPr>
        <w:adjustRightInd w:val="0"/>
        <w:spacing w:after="80"/>
        <w:ind w:firstLine="720"/>
        <w:jc w:val="both"/>
        <w:rPr>
          <w:sz w:val="26"/>
          <w:szCs w:val="26"/>
        </w:rPr>
      </w:pPr>
      <w:r w:rsidRPr="0024333B">
        <w:rPr>
          <w:sz w:val="26"/>
          <w:szCs w:val="26"/>
        </w:rPr>
        <w:t>1. Наградить Почетной грамотой Думы городского округа Карпинск:</w:t>
      </w:r>
    </w:p>
    <w:p w:rsidR="00FB12A0" w:rsidRPr="0024333B" w:rsidRDefault="00FB12A0" w:rsidP="006E7C23">
      <w:pPr>
        <w:adjustRightInd w:val="0"/>
        <w:spacing w:after="80"/>
        <w:ind w:firstLine="720"/>
        <w:jc w:val="both"/>
        <w:rPr>
          <w:sz w:val="26"/>
          <w:szCs w:val="26"/>
        </w:rPr>
      </w:pPr>
      <w:r w:rsidRPr="0024333B">
        <w:rPr>
          <w:sz w:val="26"/>
          <w:szCs w:val="26"/>
        </w:rPr>
        <w:t>- Корионову Елену Юрьевну - преподавателя Муниципального бюджетного учреждения дополнительного образования  «Карпинская детская школа искусств», за многолетний добросовестный труд, значительный вклад в развитие художественного образования на территории городского округа Карпинск и в связи с 70-летием Карпинской детской школы искусств;</w:t>
      </w:r>
    </w:p>
    <w:p w:rsidR="00FB12A0" w:rsidRPr="0024333B" w:rsidRDefault="00FB12A0" w:rsidP="006E7C23">
      <w:pPr>
        <w:adjustRightInd w:val="0"/>
        <w:spacing w:after="80"/>
        <w:ind w:firstLine="720"/>
        <w:jc w:val="both"/>
        <w:rPr>
          <w:sz w:val="26"/>
          <w:szCs w:val="26"/>
        </w:rPr>
      </w:pPr>
      <w:r w:rsidRPr="0024333B">
        <w:rPr>
          <w:sz w:val="26"/>
          <w:szCs w:val="26"/>
        </w:rPr>
        <w:t>- Усову Ольгу Давыдовну - преподавателя Муниципального бюджетного учреждения дополнительного образования  «Карпинская детская школа искусств», за многолетний добросовестный труд, значительный вклад в развитие художественного образования на территории городского округа Карпинск и в связи с 70-летием Карпинской детской школы искусств.</w:t>
      </w:r>
    </w:p>
    <w:p w:rsidR="00FB12A0" w:rsidRPr="0024333B" w:rsidRDefault="00FB12A0" w:rsidP="006E7C23">
      <w:pPr>
        <w:adjustRightInd w:val="0"/>
        <w:spacing w:after="80"/>
        <w:ind w:firstLine="708"/>
        <w:jc w:val="both"/>
        <w:rPr>
          <w:sz w:val="26"/>
          <w:szCs w:val="26"/>
        </w:rPr>
      </w:pPr>
      <w:r w:rsidRPr="0024333B">
        <w:rPr>
          <w:sz w:val="26"/>
          <w:szCs w:val="26"/>
        </w:rPr>
        <w:t xml:space="preserve">2. Наградить Благодарственным письмом Думы городского округа Карпинск:  </w:t>
      </w:r>
    </w:p>
    <w:p w:rsidR="00FB12A0" w:rsidRPr="0024333B" w:rsidRDefault="00FB12A0" w:rsidP="009A7747">
      <w:pPr>
        <w:adjustRightInd w:val="0"/>
        <w:spacing w:after="80"/>
        <w:ind w:firstLine="720"/>
        <w:jc w:val="both"/>
        <w:rPr>
          <w:sz w:val="26"/>
          <w:szCs w:val="26"/>
        </w:rPr>
      </w:pPr>
      <w:r w:rsidRPr="0024333B">
        <w:rPr>
          <w:sz w:val="26"/>
          <w:szCs w:val="26"/>
        </w:rPr>
        <w:t>- Бузину Ольгу Юрьевну - преподавателя Муниципального бюджетного учреждения дополнительного образования  «Карпинская детская школа искусств», за многолетний добросовестный труд, значительный вклад в развитие художественного образования на территории городского округа Карпинск и в связи с 70-летием Карпинской детской школы искусств.</w:t>
      </w:r>
    </w:p>
    <w:p w:rsidR="00FB12A0" w:rsidRPr="0024333B" w:rsidRDefault="00FB12A0" w:rsidP="00A9725F">
      <w:pPr>
        <w:autoSpaceDE w:val="0"/>
        <w:autoSpaceDN w:val="0"/>
        <w:adjustRightInd w:val="0"/>
        <w:ind w:firstLine="709"/>
        <w:jc w:val="both"/>
        <w:rPr>
          <w:sz w:val="26"/>
          <w:szCs w:val="26"/>
        </w:rPr>
      </w:pPr>
    </w:p>
    <w:p w:rsidR="00FB12A0" w:rsidRPr="0024333B" w:rsidRDefault="00FB12A0" w:rsidP="006E5A85">
      <w:pPr>
        <w:jc w:val="both"/>
        <w:rPr>
          <w:sz w:val="26"/>
          <w:szCs w:val="26"/>
        </w:rPr>
      </w:pPr>
    </w:p>
    <w:p w:rsidR="00FB12A0" w:rsidRPr="0024333B" w:rsidRDefault="00FB12A0" w:rsidP="00962C47">
      <w:pPr>
        <w:jc w:val="both"/>
        <w:rPr>
          <w:sz w:val="26"/>
          <w:szCs w:val="26"/>
        </w:rPr>
      </w:pPr>
      <w:r w:rsidRPr="0024333B">
        <w:rPr>
          <w:sz w:val="26"/>
          <w:szCs w:val="26"/>
        </w:rPr>
        <w:t>Председатель Думы</w:t>
      </w:r>
    </w:p>
    <w:p w:rsidR="00FB12A0" w:rsidRPr="0024333B" w:rsidRDefault="00FB12A0" w:rsidP="009A7747">
      <w:pPr>
        <w:jc w:val="both"/>
        <w:rPr>
          <w:sz w:val="26"/>
          <w:szCs w:val="26"/>
        </w:rPr>
      </w:pPr>
      <w:r w:rsidRPr="0024333B">
        <w:rPr>
          <w:sz w:val="26"/>
          <w:szCs w:val="26"/>
        </w:rPr>
        <w:t xml:space="preserve">городского округа Карпинск </w:t>
      </w:r>
      <w:r w:rsidRPr="0024333B">
        <w:rPr>
          <w:sz w:val="26"/>
          <w:szCs w:val="26"/>
        </w:rPr>
        <w:tab/>
      </w:r>
      <w:r w:rsidRPr="0024333B">
        <w:rPr>
          <w:sz w:val="26"/>
          <w:szCs w:val="26"/>
        </w:rPr>
        <w:tab/>
      </w:r>
      <w:r w:rsidRPr="0024333B">
        <w:rPr>
          <w:sz w:val="26"/>
          <w:szCs w:val="26"/>
        </w:rPr>
        <w:tab/>
      </w:r>
      <w:r w:rsidRPr="0024333B">
        <w:rPr>
          <w:sz w:val="26"/>
          <w:szCs w:val="26"/>
        </w:rPr>
        <w:tab/>
      </w:r>
      <w:r w:rsidRPr="0024333B">
        <w:rPr>
          <w:sz w:val="26"/>
          <w:szCs w:val="26"/>
        </w:rPr>
        <w:tab/>
      </w:r>
      <w:r w:rsidRPr="0024333B">
        <w:rPr>
          <w:sz w:val="26"/>
          <w:szCs w:val="26"/>
        </w:rPr>
        <w:tab/>
        <w:t xml:space="preserve">       В.В.Гутаренко </w:t>
      </w:r>
    </w:p>
    <w:sectPr w:rsidR="00FB12A0" w:rsidRPr="0024333B" w:rsidSect="0024333B">
      <w:pgSz w:w="11906" w:h="16838" w:code="9"/>
      <w:pgMar w:top="680" w:right="851" w:bottom="624" w:left="1701" w:header="340" w:footer="34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E5D01"/>
    <w:multiLevelType w:val="hybridMultilevel"/>
    <w:tmpl w:val="131802D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CE434FA"/>
    <w:multiLevelType w:val="hybridMultilevel"/>
    <w:tmpl w:val="404AB95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89A4CB1"/>
    <w:multiLevelType w:val="hybridMultilevel"/>
    <w:tmpl w:val="10B6891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CE74CAA"/>
    <w:multiLevelType w:val="hybridMultilevel"/>
    <w:tmpl w:val="19D6AEC6"/>
    <w:lvl w:ilvl="0" w:tplc="5AE0C84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374342DF"/>
    <w:multiLevelType w:val="hybridMultilevel"/>
    <w:tmpl w:val="DD023CC6"/>
    <w:lvl w:ilvl="0" w:tplc="CEDA2912">
      <w:start w:val="1"/>
      <w:numFmt w:val="decimal"/>
      <w:lvlText w:val="%1."/>
      <w:lvlJc w:val="left"/>
      <w:pPr>
        <w:tabs>
          <w:tab w:val="num" w:pos="1740"/>
        </w:tabs>
        <w:ind w:left="1740" w:hanging="102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nsid w:val="547D74EF"/>
    <w:multiLevelType w:val="hybridMultilevel"/>
    <w:tmpl w:val="A868067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5D892BD2"/>
    <w:multiLevelType w:val="hybridMultilevel"/>
    <w:tmpl w:val="01CEB0A2"/>
    <w:lvl w:ilvl="0" w:tplc="4ABC6966">
      <w:start w:val="1"/>
      <w:numFmt w:val="decimal"/>
      <w:lvlText w:val="%1."/>
      <w:lvlJc w:val="left"/>
      <w:pPr>
        <w:ind w:left="735" w:hanging="360"/>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7">
    <w:nsid w:val="6F6B19F6"/>
    <w:multiLevelType w:val="hybridMultilevel"/>
    <w:tmpl w:val="B53063E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7EE034D0"/>
    <w:multiLevelType w:val="multilevel"/>
    <w:tmpl w:val="57BAD386"/>
    <w:lvl w:ilvl="0">
      <w:start w:val="1"/>
      <w:numFmt w:val="decimal"/>
      <w:lvlText w:val="%1."/>
      <w:lvlJc w:val="left"/>
      <w:pPr>
        <w:tabs>
          <w:tab w:val="num" w:pos="720"/>
        </w:tabs>
        <w:ind w:left="720" w:hanging="360"/>
      </w:pPr>
      <w:rPr>
        <w:rFonts w:hint="default"/>
      </w:rPr>
    </w:lvl>
    <w:lvl w:ilvl="1">
      <w:start w:val="7"/>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num w:numId="1">
    <w:abstractNumId w:val="4"/>
  </w:num>
  <w:num w:numId="2">
    <w:abstractNumId w:val="8"/>
  </w:num>
  <w:num w:numId="3">
    <w:abstractNumId w:val="2"/>
  </w:num>
  <w:num w:numId="4">
    <w:abstractNumId w:val="5"/>
  </w:num>
  <w:num w:numId="5">
    <w:abstractNumId w:val="3"/>
  </w:num>
  <w:num w:numId="6">
    <w:abstractNumId w:val="1"/>
  </w:num>
  <w:num w:numId="7">
    <w:abstractNumId w:val="0"/>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2751"/>
    <w:rsid w:val="00005E11"/>
    <w:rsid w:val="00006952"/>
    <w:rsid w:val="00016D80"/>
    <w:rsid w:val="00021085"/>
    <w:rsid w:val="0002414D"/>
    <w:rsid w:val="00037067"/>
    <w:rsid w:val="00040CE2"/>
    <w:rsid w:val="00045A29"/>
    <w:rsid w:val="00050AF4"/>
    <w:rsid w:val="00060568"/>
    <w:rsid w:val="00060B75"/>
    <w:rsid w:val="00066A17"/>
    <w:rsid w:val="00067053"/>
    <w:rsid w:val="00075A64"/>
    <w:rsid w:val="000828D8"/>
    <w:rsid w:val="000930EA"/>
    <w:rsid w:val="00093EB9"/>
    <w:rsid w:val="000A78FB"/>
    <w:rsid w:val="000B7E6B"/>
    <w:rsid w:val="000C2AD2"/>
    <w:rsid w:val="000C5C9D"/>
    <w:rsid w:val="000C6555"/>
    <w:rsid w:val="000C7DB4"/>
    <w:rsid w:val="000D1649"/>
    <w:rsid w:val="000D3DEF"/>
    <w:rsid w:val="000D5AF3"/>
    <w:rsid w:val="000E0704"/>
    <w:rsid w:val="000E1598"/>
    <w:rsid w:val="000E1DE3"/>
    <w:rsid w:val="000E5AFB"/>
    <w:rsid w:val="000F1BB8"/>
    <w:rsid w:val="000F1D18"/>
    <w:rsid w:val="000F1E48"/>
    <w:rsid w:val="000F20E6"/>
    <w:rsid w:val="000F7154"/>
    <w:rsid w:val="00112532"/>
    <w:rsid w:val="00112937"/>
    <w:rsid w:val="00115541"/>
    <w:rsid w:val="001237B0"/>
    <w:rsid w:val="00125D02"/>
    <w:rsid w:val="001318BE"/>
    <w:rsid w:val="00132788"/>
    <w:rsid w:val="001330E4"/>
    <w:rsid w:val="00135EDC"/>
    <w:rsid w:val="001374C4"/>
    <w:rsid w:val="0014398D"/>
    <w:rsid w:val="0015076D"/>
    <w:rsid w:val="00150BB7"/>
    <w:rsid w:val="00152D29"/>
    <w:rsid w:val="00155178"/>
    <w:rsid w:val="0015601C"/>
    <w:rsid w:val="00156A3C"/>
    <w:rsid w:val="0016464A"/>
    <w:rsid w:val="00164827"/>
    <w:rsid w:val="00173FBF"/>
    <w:rsid w:val="00176389"/>
    <w:rsid w:val="0018175C"/>
    <w:rsid w:val="001821B5"/>
    <w:rsid w:val="00183E71"/>
    <w:rsid w:val="001918F6"/>
    <w:rsid w:val="001933AD"/>
    <w:rsid w:val="00193EBD"/>
    <w:rsid w:val="00196B47"/>
    <w:rsid w:val="001A4007"/>
    <w:rsid w:val="001A5D71"/>
    <w:rsid w:val="001B3FD3"/>
    <w:rsid w:val="001C13C9"/>
    <w:rsid w:val="001D01A3"/>
    <w:rsid w:val="001D25E8"/>
    <w:rsid w:val="001D31AA"/>
    <w:rsid w:val="001E13B5"/>
    <w:rsid w:val="001E3629"/>
    <w:rsid w:val="001F0C5D"/>
    <w:rsid w:val="001F42E0"/>
    <w:rsid w:val="001F7161"/>
    <w:rsid w:val="001F72D8"/>
    <w:rsid w:val="001F7A2D"/>
    <w:rsid w:val="00201858"/>
    <w:rsid w:val="00206C75"/>
    <w:rsid w:val="002076C5"/>
    <w:rsid w:val="002113D1"/>
    <w:rsid w:val="00211974"/>
    <w:rsid w:val="002120CF"/>
    <w:rsid w:val="00214C7C"/>
    <w:rsid w:val="00215828"/>
    <w:rsid w:val="00215DF1"/>
    <w:rsid w:val="00215FE2"/>
    <w:rsid w:val="00220293"/>
    <w:rsid w:val="00221A26"/>
    <w:rsid w:val="00223D50"/>
    <w:rsid w:val="00226621"/>
    <w:rsid w:val="00230F4B"/>
    <w:rsid w:val="002360A1"/>
    <w:rsid w:val="0024333B"/>
    <w:rsid w:val="00244B69"/>
    <w:rsid w:val="0024510A"/>
    <w:rsid w:val="002470F5"/>
    <w:rsid w:val="00251317"/>
    <w:rsid w:val="00251464"/>
    <w:rsid w:val="0025227E"/>
    <w:rsid w:val="00257074"/>
    <w:rsid w:val="00267D84"/>
    <w:rsid w:val="00272DA4"/>
    <w:rsid w:val="00281B30"/>
    <w:rsid w:val="0029204D"/>
    <w:rsid w:val="00292161"/>
    <w:rsid w:val="00292DD8"/>
    <w:rsid w:val="002A34FA"/>
    <w:rsid w:val="002A3A9A"/>
    <w:rsid w:val="002A404C"/>
    <w:rsid w:val="002A43DF"/>
    <w:rsid w:val="002A672B"/>
    <w:rsid w:val="002B1247"/>
    <w:rsid w:val="002B4E19"/>
    <w:rsid w:val="002C363F"/>
    <w:rsid w:val="002E0740"/>
    <w:rsid w:val="002E13CE"/>
    <w:rsid w:val="002F119A"/>
    <w:rsid w:val="002F6294"/>
    <w:rsid w:val="003020D6"/>
    <w:rsid w:val="003130A0"/>
    <w:rsid w:val="0031518E"/>
    <w:rsid w:val="003169EA"/>
    <w:rsid w:val="00320729"/>
    <w:rsid w:val="0032100E"/>
    <w:rsid w:val="00321BA4"/>
    <w:rsid w:val="00321F11"/>
    <w:rsid w:val="00327868"/>
    <w:rsid w:val="00343D82"/>
    <w:rsid w:val="00344F8D"/>
    <w:rsid w:val="0034520D"/>
    <w:rsid w:val="00350493"/>
    <w:rsid w:val="00354A4D"/>
    <w:rsid w:val="0036343A"/>
    <w:rsid w:val="00364AC2"/>
    <w:rsid w:val="00376997"/>
    <w:rsid w:val="00392E30"/>
    <w:rsid w:val="003935B0"/>
    <w:rsid w:val="003A269D"/>
    <w:rsid w:val="003A41A9"/>
    <w:rsid w:val="003A4CFB"/>
    <w:rsid w:val="003A6B83"/>
    <w:rsid w:val="003A6CC7"/>
    <w:rsid w:val="003B6CCD"/>
    <w:rsid w:val="003C183B"/>
    <w:rsid w:val="003C653E"/>
    <w:rsid w:val="003D3D83"/>
    <w:rsid w:val="003E6556"/>
    <w:rsid w:val="003E6FEB"/>
    <w:rsid w:val="003F700D"/>
    <w:rsid w:val="00403066"/>
    <w:rsid w:val="00404811"/>
    <w:rsid w:val="00411B13"/>
    <w:rsid w:val="00413D33"/>
    <w:rsid w:val="00414216"/>
    <w:rsid w:val="00415AF5"/>
    <w:rsid w:val="004166B4"/>
    <w:rsid w:val="00421615"/>
    <w:rsid w:val="004243E4"/>
    <w:rsid w:val="0042601C"/>
    <w:rsid w:val="00426C76"/>
    <w:rsid w:val="00432751"/>
    <w:rsid w:val="0046457F"/>
    <w:rsid w:val="0046741E"/>
    <w:rsid w:val="00470247"/>
    <w:rsid w:val="00470E53"/>
    <w:rsid w:val="00471F66"/>
    <w:rsid w:val="00472CD5"/>
    <w:rsid w:val="004837D3"/>
    <w:rsid w:val="00485A0C"/>
    <w:rsid w:val="00496E37"/>
    <w:rsid w:val="004A17D6"/>
    <w:rsid w:val="004A3D45"/>
    <w:rsid w:val="004B480B"/>
    <w:rsid w:val="004B73A2"/>
    <w:rsid w:val="004C1B92"/>
    <w:rsid w:val="004C429E"/>
    <w:rsid w:val="004C5B24"/>
    <w:rsid w:val="004C7E45"/>
    <w:rsid w:val="004E00BB"/>
    <w:rsid w:val="004E696A"/>
    <w:rsid w:val="004E69BA"/>
    <w:rsid w:val="004F36AF"/>
    <w:rsid w:val="004F4A93"/>
    <w:rsid w:val="00505257"/>
    <w:rsid w:val="00506E76"/>
    <w:rsid w:val="0051287A"/>
    <w:rsid w:val="00512909"/>
    <w:rsid w:val="00517FC5"/>
    <w:rsid w:val="00527491"/>
    <w:rsid w:val="00527585"/>
    <w:rsid w:val="005356BF"/>
    <w:rsid w:val="00535D0E"/>
    <w:rsid w:val="00536BEE"/>
    <w:rsid w:val="005467B9"/>
    <w:rsid w:val="005514E9"/>
    <w:rsid w:val="005534D1"/>
    <w:rsid w:val="005544E9"/>
    <w:rsid w:val="005567E3"/>
    <w:rsid w:val="00564DCE"/>
    <w:rsid w:val="00576EC6"/>
    <w:rsid w:val="00581F73"/>
    <w:rsid w:val="00584722"/>
    <w:rsid w:val="00586021"/>
    <w:rsid w:val="00592842"/>
    <w:rsid w:val="005A6D76"/>
    <w:rsid w:val="005B198E"/>
    <w:rsid w:val="005B5C31"/>
    <w:rsid w:val="005B6D6F"/>
    <w:rsid w:val="005B6F2E"/>
    <w:rsid w:val="005D1EAC"/>
    <w:rsid w:val="005D38C3"/>
    <w:rsid w:val="005D5923"/>
    <w:rsid w:val="005E0304"/>
    <w:rsid w:val="005E74BB"/>
    <w:rsid w:val="005F3EAD"/>
    <w:rsid w:val="00606066"/>
    <w:rsid w:val="00606D59"/>
    <w:rsid w:val="006076FC"/>
    <w:rsid w:val="00612247"/>
    <w:rsid w:val="006132B2"/>
    <w:rsid w:val="00644A54"/>
    <w:rsid w:val="00644C85"/>
    <w:rsid w:val="006456E6"/>
    <w:rsid w:val="00651265"/>
    <w:rsid w:val="006560CB"/>
    <w:rsid w:val="00671F8B"/>
    <w:rsid w:val="00672DF6"/>
    <w:rsid w:val="00680FE7"/>
    <w:rsid w:val="006843F7"/>
    <w:rsid w:val="00684532"/>
    <w:rsid w:val="00686537"/>
    <w:rsid w:val="00687E16"/>
    <w:rsid w:val="006930ED"/>
    <w:rsid w:val="00694354"/>
    <w:rsid w:val="00695D87"/>
    <w:rsid w:val="006A1648"/>
    <w:rsid w:val="006A518D"/>
    <w:rsid w:val="006A6AC4"/>
    <w:rsid w:val="006B30B8"/>
    <w:rsid w:val="006B45F8"/>
    <w:rsid w:val="006B6311"/>
    <w:rsid w:val="006C2F92"/>
    <w:rsid w:val="006D3B1C"/>
    <w:rsid w:val="006D46C6"/>
    <w:rsid w:val="006D4B14"/>
    <w:rsid w:val="006D6472"/>
    <w:rsid w:val="006E0745"/>
    <w:rsid w:val="006E5A85"/>
    <w:rsid w:val="006E7C23"/>
    <w:rsid w:val="006F3F36"/>
    <w:rsid w:val="00700E8D"/>
    <w:rsid w:val="00705099"/>
    <w:rsid w:val="00705418"/>
    <w:rsid w:val="0070774C"/>
    <w:rsid w:val="00714F72"/>
    <w:rsid w:val="00723867"/>
    <w:rsid w:val="00730C3E"/>
    <w:rsid w:val="00732171"/>
    <w:rsid w:val="00732373"/>
    <w:rsid w:val="00733259"/>
    <w:rsid w:val="00747F26"/>
    <w:rsid w:val="00750FDE"/>
    <w:rsid w:val="00752653"/>
    <w:rsid w:val="00753B8E"/>
    <w:rsid w:val="00754350"/>
    <w:rsid w:val="00760D61"/>
    <w:rsid w:val="00762F82"/>
    <w:rsid w:val="00770ADD"/>
    <w:rsid w:val="007717DA"/>
    <w:rsid w:val="007717EE"/>
    <w:rsid w:val="007746AD"/>
    <w:rsid w:val="00774F80"/>
    <w:rsid w:val="00780284"/>
    <w:rsid w:val="00784456"/>
    <w:rsid w:val="00784F80"/>
    <w:rsid w:val="00785C96"/>
    <w:rsid w:val="0078671C"/>
    <w:rsid w:val="00797F95"/>
    <w:rsid w:val="007C1B35"/>
    <w:rsid w:val="007C30BF"/>
    <w:rsid w:val="007D1EF3"/>
    <w:rsid w:val="007D52DA"/>
    <w:rsid w:val="007E1108"/>
    <w:rsid w:val="007E402F"/>
    <w:rsid w:val="007E4298"/>
    <w:rsid w:val="007E5096"/>
    <w:rsid w:val="007E5D3C"/>
    <w:rsid w:val="007E69E2"/>
    <w:rsid w:val="007F2F82"/>
    <w:rsid w:val="00801FC6"/>
    <w:rsid w:val="0080315D"/>
    <w:rsid w:val="008037F6"/>
    <w:rsid w:val="00816F25"/>
    <w:rsid w:val="00817475"/>
    <w:rsid w:val="008201E2"/>
    <w:rsid w:val="0082044D"/>
    <w:rsid w:val="00820AF6"/>
    <w:rsid w:val="00826F7B"/>
    <w:rsid w:val="00833B1E"/>
    <w:rsid w:val="00836BC9"/>
    <w:rsid w:val="00846B42"/>
    <w:rsid w:val="00852E2F"/>
    <w:rsid w:val="00855C0B"/>
    <w:rsid w:val="0086038E"/>
    <w:rsid w:val="00862436"/>
    <w:rsid w:val="00863086"/>
    <w:rsid w:val="00865B8C"/>
    <w:rsid w:val="00865CB3"/>
    <w:rsid w:val="00867378"/>
    <w:rsid w:val="0087285A"/>
    <w:rsid w:val="00874359"/>
    <w:rsid w:val="0087528B"/>
    <w:rsid w:val="008835C9"/>
    <w:rsid w:val="00885620"/>
    <w:rsid w:val="00886038"/>
    <w:rsid w:val="00893F47"/>
    <w:rsid w:val="008A0768"/>
    <w:rsid w:val="008B435D"/>
    <w:rsid w:val="008B77D2"/>
    <w:rsid w:val="008D02FB"/>
    <w:rsid w:val="008D4C6A"/>
    <w:rsid w:val="008E3331"/>
    <w:rsid w:val="008E6466"/>
    <w:rsid w:val="008E7E53"/>
    <w:rsid w:val="008F3CB1"/>
    <w:rsid w:val="008F43EA"/>
    <w:rsid w:val="008F5CC7"/>
    <w:rsid w:val="008F7C0D"/>
    <w:rsid w:val="00901793"/>
    <w:rsid w:val="00901B21"/>
    <w:rsid w:val="009042B8"/>
    <w:rsid w:val="00907FDB"/>
    <w:rsid w:val="009117F9"/>
    <w:rsid w:val="00914146"/>
    <w:rsid w:val="009165B8"/>
    <w:rsid w:val="00925EBE"/>
    <w:rsid w:val="009369FA"/>
    <w:rsid w:val="00936CA1"/>
    <w:rsid w:val="00937780"/>
    <w:rsid w:val="00941182"/>
    <w:rsid w:val="009626EE"/>
    <w:rsid w:val="00962C47"/>
    <w:rsid w:val="00973BAD"/>
    <w:rsid w:val="00974A4F"/>
    <w:rsid w:val="00975FB2"/>
    <w:rsid w:val="0098268F"/>
    <w:rsid w:val="00993BD4"/>
    <w:rsid w:val="009953C5"/>
    <w:rsid w:val="009975D1"/>
    <w:rsid w:val="009A6B7F"/>
    <w:rsid w:val="009A7747"/>
    <w:rsid w:val="009B03E9"/>
    <w:rsid w:val="009B1D38"/>
    <w:rsid w:val="009B447A"/>
    <w:rsid w:val="009C2D99"/>
    <w:rsid w:val="009D2857"/>
    <w:rsid w:val="009D3139"/>
    <w:rsid w:val="009F04B7"/>
    <w:rsid w:val="00A03D8F"/>
    <w:rsid w:val="00A10F55"/>
    <w:rsid w:val="00A13776"/>
    <w:rsid w:val="00A15082"/>
    <w:rsid w:val="00A2786E"/>
    <w:rsid w:val="00A319EE"/>
    <w:rsid w:val="00A33632"/>
    <w:rsid w:val="00A40347"/>
    <w:rsid w:val="00A413A4"/>
    <w:rsid w:val="00A425DD"/>
    <w:rsid w:val="00A42855"/>
    <w:rsid w:val="00A4302A"/>
    <w:rsid w:val="00A468D8"/>
    <w:rsid w:val="00A46954"/>
    <w:rsid w:val="00A5272E"/>
    <w:rsid w:val="00A5449D"/>
    <w:rsid w:val="00A617A0"/>
    <w:rsid w:val="00A630D9"/>
    <w:rsid w:val="00A73511"/>
    <w:rsid w:val="00A86B63"/>
    <w:rsid w:val="00A8794F"/>
    <w:rsid w:val="00A87E9B"/>
    <w:rsid w:val="00A921DF"/>
    <w:rsid w:val="00A92CF7"/>
    <w:rsid w:val="00A9725F"/>
    <w:rsid w:val="00AA4F1C"/>
    <w:rsid w:val="00AA6471"/>
    <w:rsid w:val="00AA68D3"/>
    <w:rsid w:val="00AA6B54"/>
    <w:rsid w:val="00AB0209"/>
    <w:rsid w:val="00AB0F66"/>
    <w:rsid w:val="00AB15E7"/>
    <w:rsid w:val="00AB196B"/>
    <w:rsid w:val="00AB3200"/>
    <w:rsid w:val="00AB736D"/>
    <w:rsid w:val="00AE4EF0"/>
    <w:rsid w:val="00AF4D5E"/>
    <w:rsid w:val="00AF59DD"/>
    <w:rsid w:val="00B1132C"/>
    <w:rsid w:val="00B12495"/>
    <w:rsid w:val="00B141FF"/>
    <w:rsid w:val="00B17E9F"/>
    <w:rsid w:val="00B21800"/>
    <w:rsid w:val="00B26AB6"/>
    <w:rsid w:val="00B27579"/>
    <w:rsid w:val="00B3273C"/>
    <w:rsid w:val="00B36782"/>
    <w:rsid w:val="00B4388E"/>
    <w:rsid w:val="00B4393E"/>
    <w:rsid w:val="00B52461"/>
    <w:rsid w:val="00B57725"/>
    <w:rsid w:val="00B615EA"/>
    <w:rsid w:val="00B6448F"/>
    <w:rsid w:val="00B725B6"/>
    <w:rsid w:val="00B81602"/>
    <w:rsid w:val="00B81EAD"/>
    <w:rsid w:val="00B8205F"/>
    <w:rsid w:val="00B94D04"/>
    <w:rsid w:val="00BA2952"/>
    <w:rsid w:val="00BA5818"/>
    <w:rsid w:val="00BC2C02"/>
    <w:rsid w:val="00BD0924"/>
    <w:rsid w:val="00BD0E86"/>
    <w:rsid w:val="00BD6CC2"/>
    <w:rsid w:val="00BE3C68"/>
    <w:rsid w:val="00BE48B8"/>
    <w:rsid w:val="00BE48B9"/>
    <w:rsid w:val="00BF02B8"/>
    <w:rsid w:val="00BF353D"/>
    <w:rsid w:val="00BF77EE"/>
    <w:rsid w:val="00BF7DA6"/>
    <w:rsid w:val="00C00278"/>
    <w:rsid w:val="00C07832"/>
    <w:rsid w:val="00C10DBC"/>
    <w:rsid w:val="00C164D1"/>
    <w:rsid w:val="00C17AC9"/>
    <w:rsid w:val="00C218E5"/>
    <w:rsid w:val="00C24DC8"/>
    <w:rsid w:val="00C3208E"/>
    <w:rsid w:val="00C32598"/>
    <w:rsid w:val="00C33037"/>
    <w:rsid w:val="00C3749D"/>
    <w:rsid w:val="00C3775D"/>
    <w:rsid w:val="00C43F1D"/>
    <w:rsid w:val="00C50F89"/>
    <w:rsid w:val="00C53E52"/>
    <w:rsid w:val="00C53F9C"/>
    <w:rsid w:val="00C65207"/>
    <w:rsid w:val="00C70D18"/>
    <w:rsid w:val="00C7447F"/>
    <w:rsid w:val="00C75422"/>
    <w:rsid w:val="00C778AD"/>
    <w:rsid w:val="00C81DF9"/>
    <w:rsid w:val="00C86510"/>
    <w:rsid w:val="00C92016"/>
    <w:rsid w:val="00CA6D83"/>
    <w:rsid w:val="00CC128F"/>
    <w:rsid w:val="00CC748B"/>
    <w:rsid w:val="00CD3D0B"/>
    <w:rsid w:val="00CD7C87"/>
    <w:rsid w:val="00CE09E9"/>
    <w:rsid w:val="00CE17B4"/>
    <w:rsid w:val="00CE23F3"/>
    <w:rsid w:val="00CE3433"/>
    <w:rsid w:val="00CF451F"/>
    <w:rsid w:val="00CF791C"/>
    <w:rsid w:val="00D0069E"/>
    <w:rsid w:val="00D03321"/>
    <w:rsid w:val="00D101B7"/>
    <w:rsid w:val="00D158FD"/>
    <w:rsid w:val="00D15DF0"/>
    <w:rsid w:val="00D16D37"/>
    <w:rsid w:val="00D17DDE"/>
    <w:rsid w:val="00D2054D"/>
    <w:rsid w:val="00D20C41"/>
    <w:rsid w:val="00D33B5D"/>
    <w:rsid w:val="00D33D1F"/>
    <w:rsid w:val="00D907E6"/>
    <w:rsid w:val="00DA51CE"/>
    <w:rsid w:val="00DB379B"/>
    <w:rsid w:val="00DB5DF0"/>
    <w:rsid w:val="00DB6199"/>
    <w:rsid w:val="00DC066F"/>
    <w:rsid w:val="00DC2C29"/>
    <w:rsid w:val="00DC4483"/>
    <w:rsid w:val="00DC5FE2"/>
    <w:rsid w:val="00DE2D0C"/>
    <w:rsid w:val="00DE47F1"/>
    <w:rsid w:val="00DF233B"/>
    <w:rsid w:val="00DF61AA"/>
    <w:rsid w:val="00E0676F"/>
    <w:rsid w:val="00E120F5"/>
    <w:rsid w:val="00E3470D"/>
    <w:rsid w:val="00E42752"/>
    <w:rsid w:val="00E506CE"/>
    <w:rsid w:val="00E51A43"/>
    <w:rsid w:val="00E5244B"/>
    <w:rsid w:val="00E5669B"/>
    <w:rsid w:val="00E659CC"/>
    <w:rsid w:val="00E6772E"/>
    <w:rsid w:val="00E746AA"/>
    <w:rsid w:val="00E76298"/>
    <w:rsid w:val="00E77453"/>
    <w:rsid w:val="00E80958"/>
    <w:rsid w:val="00E81C4E"/>
    <w:rsid w:val="00E81E25"/>
    <w:rsid w:val="00E86F70"/>
    <w:rsid w:val="00E94AE9"/>
    <w:rsid w:val="00EA22A2"/>
    <w:rsid w:val="00EA402E"/>
    <w:rsid w:val="00EA6433"/>
    <w:rsid w:val="00EC12C4"/>
    <w:rsid w:val="00EC3157"/>
    <w:rsid w:val="00EC3604"/>
    <w:rsid w:val="00ED5974"/>
    <w:rsid w:val="00ED775C"/>
    <w:rsid w:val="00EF2639"/>
    <w:rsid w:val="00EF74E3"/>
    <w:rsid w:val="00F03E90"/>
    <w:rsid w:val="00F05CC5"/>
    <w:rsid w:val="00F065B2"/>
    <w:rsid w:val="00F06A1D"/>
    <w:rsid w:val="00F10407"/>
    <w:rsid w:val="00F12D36"/>
    <w:rsid w:val="00F246CE"/>
    <w:rsid w:val="00F270EE"/>
    <w:rsid w:val="00F27685"/>
    <w:rsid w:val="00F3329B"/>
    <w:rsid w:val="00F33FD8"/>
    <w:rsid w:val="00F42052"/>
    <w:rsid w:val="00F42073"/>
    <w:rsid w:val="00F44015"/>
    <w:rsid w:val="00F44FEA"/>
    <w:rsid w:val="00F53594"/>
    <w:rsid w:val="00F537CF"/>
    <w:rsid w:val="00F55382"/>
    <w:rsid w:val="00F56D37"/>
    <w:rsid w:val="00F64651"/>
    <w:rsid w:val="00F82559"/>
    <w:rsid w:val="00F9446F"/>
    <w:rsid w:val="00FA25B9"/>
    <w:rsid w:val="00FA3274"/>
    <w:rsid w:val="00FA68BE"/>
    <w:rsid w:val="00FB12A0"/>
    <w:rsid w:val="00FB4AA6"/>
    <w:rsid w:val="00FB53CA"/>
    <w:rsid w:val="00FC2C12"/>
    <w:rsid w:val="00FD3E81"/>
    <w:rsid w:val="00FD5C7D"/>
    <w:rsid w:val="00FF06A9"/>
    <w:rsid w:val="00FF7C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751"/>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432751"/>
    <w:pPr>
      <w:jc w:val="both"/>
    </w:pPr>
    <w:rPr>
      <w:sz w:val="26"/>
      <w:szCs w:val="26"/>
    </w:rPr>
  </w:style>
  <w:style w:type="character" w:customStyle="1" w:styleId="BodyText2Char">
    <w:name w:val="Body Text 2 Char"/>
    <w:basedOn w:val="DefaultParagraphFont"/>
    <w:link w:val="BodyText2"/>
    <w:uiPriority w:val="99"/>
    <w:semiHidden/>
    <w:locked/>
    <w:rsid w:val="000C7DB4"/>
    <w:rPr>
      <w:sz w:val="24"/>
      <w:szCs w:val="24"/>
    </w:rPr>
  </w:style>
  <w:style w:type="paragraph" w:styleId="BodyText">
    <w:name w:val="Body Text"/>
    <w:basedOn w:val="Normal"/>
    <w:link w:val="BodyTextChar"/>
    <w:uiPriority w:val="99"/>
    <w:rsid w:val="00432751"/>
    <w:pPr>
      <w:spacing w:after="120"/>
    </w:pPr>
  </w:style>
  <w:style w:type="character" w:customStyle="1" w:styleId="BodyTextChar">
    <w:name w:val="Body Text Char"/>
    <w:basedOn w:val="DefaultParagraphFont"/>
    <w:link w:val="BodyText"/>
    <w:uiPriority w:val="99"/>
    <w:semiHidden/>
    <w:locked/>
    <w:rsid w:val="000C7DB4"/>
    <w:rPr>
      <w:sz w:val="24"/>
      <w:szCs w:val="24"/>
    </w:rPr>
  </w:style>
  <w:style w:type="paragraph" w:customStyle="1" w:styleId="ConsNormal">
    <w:name w:val="ConsNormal"/>
    <w:uiPriority w:val="99"/>
    <w:rsid w:val="00432751"/>
    <w:pPr>
      <w:ind w:firstLine="720"/>
    </w:pPr>
    <w:rPr>
      <w:rFonts w:ascii="Arial" w:hAnsi="Arial" w:cs="Arial"/>
      <w:sz w:val="28"/>
      <w:szCs w:val="28"/>
    </w:rPr>
  </w:style>
  <w:style w:type="table" w:styleId="TableGrid">
    <w:name w:val="Table Grid"/>
    <w:basedOn w:val="TableNormal"/>
    <w:uiPriority w:val="99"/>
    <w:rsid w:val="009F04B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9F04B7"/>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C7DB4"/>
    <w:rPr>
      <w:rFonts w:ascii="Courier New" w:hAnsi="Courier New" w:cs="Courier New"/>
      <w:sz w:val="20"/>
      <w:szCs w:val="20"/>
    </w:rPr>
  </w:style>
  <w:style w:type="paragraph" w:customStyle="1" w:styleId="a">
    <w:name w:val="Знак"/>
    <w:basedOn w:val="Normal"/>
    <w:uiPriority w:val="99"/>
    <w:rsid w:val="009F04B7"/>
    <w:rPr>
      <w:rFonts w:ascii="Verdana" w:hAnsi="Verdana" w:cs="Verdana"/>
      <w:sz w:val="20"/>
      <w:szCs w:val="20"/>
      <w:lang w:val="en-US" w:eastAsia="en-US"/>
    </w:rPr>
  </w:style>
  <w:style w:type="paragraph" w:customStyle="1" w:styleId="21">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BC2C02"/>
    <w:pPr>
      <w:tabs>
        <w:tab w:val="num" w:pos="1287"/>
      </w:tabs>
      <w:spacing w:after="160" w:line="240" w:lineRule="exact"/>
      <w:ind w:left="1287" w:hanging="360"/>
      <w:jc w:val="both"/>
    </w:pPr>
    <w:rPr>
      <w:rFonts w:ascii="Verdana" w:hAnsi="Verdana" w:cs="Verdana"/>
      <w:sz w:val="20"/>
      <w:szCs w:val="20"/>
      <w:lang w:val="en-US" w:eastAsia="en-US"/>
    </w:rPr>
  </w:style>
  <w:style w:type="paragraph" w:customStyle="1" w:styleId="ConsPlusNormal">
    <w:name w:val="ConsPlusNormal"/>
    <w:uiPriority w:val="99"/>
    <w:rsid w:val="00B12495"/>
    <w:pPr>
      <w:autoSpaceDE w:val="0"/>
      <w:autoSpaceDN w:val="0"/>
      <w:adjustRightInd w:val="0"/>
    </w:pPr>
    <w:rPr>
      <w:sz w:val="28"/>
      <w:szCs w:val="28"/>
    </w:rPr>
  </w:style>
  <w:style w:type="paragraph" w:styleId="BodyTextIndent2">
    <w:name w:val="Body Text Indent 2"/>
    <w:basedOn w:val="Normal"/>
    <w:link w:val="BodyTextIndent2Char"/>
    <w:uiPriority w:val="99"/>
    <w:rsid w:val="00267D84"/>
    <w:pPr>
      <w:widowControl w:val="0"/>
      <w:overflowPunct w:val="0"/>
      <w:autoSpaceDE w:val="0"/>
      <w:autoSpaceDN w:val="0"/>
      <w:adjustRightInd w:val="0"/>
      <w:spacing w:after="120" w:line="480" w:lineRule="auto"/>
      <w:ind w:left="283"/>
      <w:textAlignment w:val="baseline"/>
    </w:pPr>
    <w:rPr>
      <w:sz w:val="28"/>
      <w:szCs w:val="28"/>
    </w:rPr>
  </w:style>
  <w:style w:type="character" w:customStyle="1" w:styleId="BodyTextIndent2Char">
    <w:name w:val="Body Text Indent 2 Char"/>
    <w:basedOn w:val="DefaultParagraphFont"/>
    <w:link w:val="BodyTextIndent2"/>
    <w:uiPriority w:val="99"/>
    <w:locked/>
    <w:rsid w:val="00267D84"/>
    <w:rPr>
      <w:sz w:val="28"/>
      <w:szCs w:val="28"/>
    </w:rPr>
  </w:style>
  <w:style w:type="paragraph" w:styleId="ListParagraph">
    <w:name w:val="List Paragraph"/>
    <w:basedOn w:val="Normal"/>
    <w:uiPriority w:val="99"/>
    <w:qFormat/>
    <w:rsid w:val="00C218E5"/>
    <w:pPr>
      <w:ind w:left="720"/>
    </w:pPr>
  </w:style>
  <w:style w:type="paragraph" w:styleId="BalloonText">
    <w:name w:val="Balloon Text"/>
    <w:basedOn w:val="Normal"/>
    <w:link w:val="BalloonTextChar"/>
    <w:uiPriority w:val="99"/>
    <w:semiHidden/>
    <w:rsid w:val="00535D0E"/>
    <w:rPr>
      <w:rFonts w:ascii="Tahoma" w:hAnsi="Tahoma" w:cs="Tahoma"/>
      <w:sz w:val="16"/>
      <w:szCs w:val="16"/>
    </w:rPr>
  </w:style>
  <w:style w:type="character" w:customStyle="1" w:styleId="BalloonTextChar">
    <w:name w:val="Balloon Text Char"/>
    <w:basedOn w:val="DefaultParagraphFont"/>
    <w:link w:val="BalloonText"/>
    <w:uiPriority w:val="99"/>
    <w:locked/>
    <w:rsid w:val="00535D0E"/>
    <w:rPr>
      <w:rFonts w:ascii="Tahoma" w:hAnsi="Tahoma" w:cs="Tahoma"/>
      <w:sz w:val="16"/>
      <w:szCs w:val="16"/>
    </w:rPr>
  </w:style>
  <w:style w:type="paragraph" w:customStyle="1" w:styleId="1">
    <w:name w:val="Знак1"/>
    <w:basedOn w:val="Normal"/>
    <w:uiPriority w:val="99"/>
    <w:rsid w:val="003E6556"/>
    <w:rPr>
      <w:rFonts w:ascii="Verdana" w:hAnsi="Verdana" w:cs="Verdana"/>
      <w:sz w:val="20"/>
      <w:szCs w:val="20"/>
      <w:lang w:val="en-US" w:eastAsia="en-US"/>
    </w:rPr>
  </w:style>
  <w:style w:type="paragraph" w:styleId="NoSpacing">
    <w:name w:val="No Spacing"/>
    <w:uiPriority w:val="99"/>
    <w:qFormat/>
    <w:rsid w:val="00321BA4"/>
    <w:rPr>
      <w:rFonts w:ascii="Calibri" w:hAnsi="Calibri" w:cs="Calibr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1</Pages>
  <Words>264</Words>
  <Characters>1511</Characters>
  <Application>Microsoft Office Outlook</Application>
  <DocSecurity>0</DocSecurity>
  <Lines>0</Lines>
  <Paragraphs>0</Paragraphs>
  <ScaleCrop>false</ScaleCrop>
  <Company>NhT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Функ</cp:lastModifiedBy>
  <cp:revision>11</cp:revision>
  <cp:lastPrinted>2015-01-17T12:12:00Z</cp:lastPrinted>
  <dcterms:created xsi:type="dcterms:W3CDTF">2018-11-08T05:46:00Z</dcterms:created>
  <dcterms:modified xsi:type="dcterms:W3CDTF">2018-11-29T11:48:00Z</dcterms:modified>
</cp:coreProperties>
</file>